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A630B" w14:textId="77777777" w:rsidR="00C35DC3" w:rsidRDefault="00C35DC3" w:rsidP="00C35D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Stephen WHYTBY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B866DEB" w14:textId="77777777" w:rsidR="00C35DC3" w:rsidRDefault="00C35DC3" w:rsidP="00C35D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2F33B0CE" w14:textId="77777777" w:rsidR="00C35DC3" w:rsidRDefault="00C35DC3" w:rsidP="00C35DC3">
      <w:pPr>
        <w:rPr>
          <w:rFonts w:ascii="Times New Roman" w:hAnsi="Times New Roman" w:cs="Times New Roman"/>
        </w:rPr>
      </w:pPr>
    </w:p>
    <w:p w14:paraId="6D129FE8" w14:textId="77777777" w:rsidR="00C35DC3" w:rsidRDefault="00C35DC3" w:rsidP="00C35DC3">
      <w:pPr>
        <w:rPr>
          <w:rFonts w:ascii="Times New Roman" w:hAnsi="Times New Roman" w:cs="Times New Roman"/>
        </w:rPr>
      </w:pPr>
    </w:p>
    <w:p w14:paraId="7E8D75A6" w14:textId="77777777" w:rsidR="00C35DC3" w:rsidRDefault="00C35DC3" w:rsidP="00C35D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Bryggys</w:t>
      </w:r>
      <w:proofErr w:type="spellEnd"/>
      <w:r>
        <w:rPr>
          <w:rFonts w:ascii="Times New Roman" w:hAnsi="Times New Roman" w:cs="Times New Roman"/>
        </w:rPr>
        <w:t xml:space="preserve"> of Salle, Norfolk(q.v.).</w:t>
      </w:r>
    </w:p>
    <w:p w14:paraId="13E75094" w14:textId="77777777" w:rsidR="00C35DC3" w:rsidRDefault="00C35DC3" w:rsidP="00C35D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C0AE734" w14:textId="77777777" w:rsidR="00C35DC3" w:rsidRDefault="00C35DC3" w:rsidP="00C35DC3">
      <w:pPr>
        <w:rPr>
          <w:rFonts w:ascii="Times New Roman" w:hAnsi="Times New Roman" w:cs="Times New Roman"/>
        </w:rPr>
      </w:pPr>
    </w:p>
    <w:p w14:paraId="39547A87" w14:textId="77777777" w:rsidR="00C35DC3" w:rsidRDefault="00C35DC3" w:rsidP="00C35DC3">
      <w:pPr>
        <w:rPr>
          <w:rFonts w:ascii="Times New Roman" w:hAnsi="Times New Roman" w:cs="Times New Roman"/>
        </w:rPr>
      </w:pPr>
    </w:p>
    <w:p w14:paraId="78ED4F34" w14:textId="77777777" w:rsidR="00C35DC3" w:rsidRDefault="00C35DC3" w:rsidP="00C35D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2019</w:t>
      </w:r>
    </w:p>
    <w:p w14:paraId="3E13BA54" w14:textId="77777777" w:rsidR="006B2F86" w:rsidRPr="00E71FC3" w:rsidRDefault="00C35D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A7AC3" w14:textId="77777777" w:rsidR="00C35DC3" w:rsidRDefault="00C35DC3" w:rsidP="00E71FC3">
      <w:r>
        <w:separator/>
      </w:r>
    </w:p>
  </w:endnote>
  <w:endnote w:type="continuationSeparator" w:id="0">
    <w:p w14:paraId="6BAC7C3E" w14:textId="77777777" w:rsidR="00C35DC3" w:rsidRDefault="00C35DC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4FD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006C7" w14:textId="77777777" w:rsidR="00C35DC3" w:rsidRDefault="00C35DC3" w:rsidP="00E71FC3">
      <w:r>
        <w:separator/>
      </w:r>
    </w:p>
  </w:footnote>
  <w:footnote w:type="continuationSeparator" w:id="0">
    <w:p w14:paraId="5792FCDF" w14:textId="77777777" w:rsidR="00C35DC3" w:rsidRDefault="00C35DC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DC3"/>
    <w:rsid w:val="001A7C09"/>
    <w:rsid w:val="00577BD5"/>
    <w:rsid w:val="00656CBA"/>
    <w:rsid w:val="006A1F77"/>
    <w:rsid w:val="00733BE7"/>
    <w:rsid w:val="00AB52E8"/>
    <w:rsid w:val="00B16D3F"/>
    <w:rsid w:val="00BB41AC"/>
    <w:rsid w:val="00C35D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7690C"/>
  <w15:chartTrackingRefBased/>
  <w15:docId w15:val="{B81F2FAA-F406-4310-B4B6-7BFF862B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DC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35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2019-04-28T18:54:00Z</dcterms:created>
  <dcterms:modified xsi:type="dcterms:W3CDTF">2019-04-28T18:54:00Z</dcterms:modified>
</cp:coreProperties>
</file>